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D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平顶山市新华区福萝家政服务中心</w:t>
      </w:r>
    </w:p>
    <w:p w14:paraId="792D1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需求信息表</w:t>
      </w:r>
    </w:p>
    <w:p w14:paraId="70772E93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单位名称：平顶山市新华区福萝家政服务中心</w:t>
      </w:r>
    </w:p>
    <w:p w14:paraId="0EB9DAA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基本情况：家政服务；病人陪护服务；中医养生保健服务（非医疗）（除依法须经批准的项目外，凭营业执照依法自主开展经营活动）</w:t>
      </w:r>
    </w:p>
    <w:p w14:paraId="2F7BCED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个体工商户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103386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服务行业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3263ED2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胡媛媛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234372C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13071729486  </w:t>
      </w:r>
    </w:p>
    <w:p w14:paraId="2590FBB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邮箱：13071729486@163.com</w:t>
      </w:r>
    </w:p>
    <w:p w14:paraId="26A15BE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330561B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家政服务员：2人</w:t>
      </w:r>
    </w:p>
    <w:p w14:paraId="2919EAA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养老护理员:3人</w:t>
      </w:r>
    </w:p>
    <w:p w14:paraId="3E0FBFE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婴幼儿发展引导员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</w:t>
      </w:r>
    </w:p>
    <w:p w14:paraId="0C9662E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吃苦耐劳，有经验者优先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349DFC2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2B051B79">
      <w:pPr>
        <w:numPr>
          <w:ilvl w:val="0"/>
          <w:numId w:val="0"/>
        </w:numPr>
        <w:ind w:leftChars="0"/>
        <w:jc w:val="both"/>
        <w:rPr>
          <w:rFonts w:hint="eastAsia" w:ascii="宋体" w:hAnsi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工资2600元以上（每月26天班以上），实际工资面议。</w:t>
      </w:r>
    </w:p>
    <w:p w14:paraId="4CC109B9">
      <w:pPr>
        <w:numPr>
          <w:ilvl w:val="0"/>
          <w:numId w:val="0"/>
        </w:numPr>
        <w:ind w:leftChars="0"/>
        <w:jc w:val="both"/>
        <w:rPr>
          <w:rFonts w:hint="default" w:ascii="宋体" w:hAnsi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相关福利：工作一段时间后合格者可缴纳社保</w:t>
      </w:r>
    </w:p>
    <w:p w14:paraId="3A210D7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优先平顶山市区及各县区就业，技术熟练，能力较强根据个人意愿和市场需求可考虑一二线城市发展就业。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7E88024D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5BAEC32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BBF6051"/>
    <w:rsid w:val="0DBC1623"/>
    <w:rsid w:val="1959028A"/>
    <w:rsid w:val="19D475E3"/>
    <w:rsid w:val="19F73A90"/>
    <w:rsid w:val="1A731A93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0C14D6F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280</Words>
  <Characters>313</Characters>
  <Lines>0</Lines>
  <Paragraphs>0</Paragraphs>
  <TotalTime>8</TotalTime>
  <ScaleCrop>false</ScaleCrop>
  <LinksUpToDate>false</LinksUpToDate>
  <CharactersWithSpaces>394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2026-01-26T02:48:51Z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D558D67BC78A420C9CA778A0FEEB056B_13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